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10031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843"/>
      </w:tblGrid>
      <w:tr w:rsidR="009A7EC0" w:rsidTr="001F1AC8">
        <w:tc>
          <w:tcPr>
            <w:tcW w:w="10031" w:type="dxa"/>
            <w:gridSpan w:val="4"/>
            <w:shd w:val="clear" w:color="auto" w:fill="D9D9D9" w:themeFill="background1" w:themeFillShade="D9"/>
          </w:tcPr>
          <w:p w:rsidR="009B790A" w:rsidRDefault="009B790A" w:rsidP="00C82435">
            <w:pPr>
              <w:tabs>
                <w:tab w:val="right" w:pos="9497"/>
              </w:tabs>
              <w:spacing w:before="120" w:after="120"/>
            </w:pPr>
            <w:r>
              <w:t xml:space="preserve">Entgeltordnung Teil A </w:t>
            </w:r>
            <w:r w:rsidR="00C82435">
              <w:tab/>
            </w:r>
            <w:r>
              <w:t>Allgemeiner Teil Abschnitt I</w:t>
            </w:r>
            <w:r w:rsidR="00196533">
              <w:t>I</w:t>
            </w:r>
            <w:r>
              <w:t xml:space="preserve">. </w:t>
            </w:r>
            <w:r w:rsidR="00196533">
              <w:t>spezielle</w:t>
            </w:r>
            <w:r>
              <w:t xml:space="preserve"> Tätigkeitsmerkmale</w:t>
            </w:r>
          </w:p>
          <w:p w:rsidR="009A7EC0" w:rsidRDefault="009B790A" w:rsidP="00C82435">
            <w:pPr>
              <w:tabs>
                <w:tab w:val="right" w:pos="9497"/>
              </w:tabs>
              <w:spacing w:before="120" w:after="120"/>
            </w:pPr>
            <w:r w:rsidRPr="00C82435">
              <w:rPr>
                <w:b/>
              </w:rPr>
              <w:t xml:space="preserve">Ziffer </w:t>
            </w:r>
            <w:r w:rsidR="00196533" w:rsidRPr="00C82435">
              <w:rPr>
                <w:b/>
              </w:rPr>
              <w:t>3</w:t>
            </w:r>
            <w:r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7C7855">
              <w:rPr>
                <w:b/>
              </w:rPr>
              <w:t xml:space="preserve">Ingenieurinnen und </w:t>
            </w:r>
            <w:r w:rsidR="00196533" w:rsidRPr="00196533">
              <w:rPr>
                <w:b/>
              </w:rPr>
              <w:t>Ingenieur</w:t>
            </w:r>
            <w:r w:rsidR="00196533">
              <w:rPr>
                <w:b/>
              </w:rPr>
              <w:t>e</w:t>
            </w:r>
            <w:r w:rsidR="009A7EC0" w:rsidRPr="009B790A">
              <w:rPr>
                <w:b/>
              </w:rPr>
              <w:t>“</w:t>
            </w:r>
          </w:p>
        </w:tc>
      </w:tr>
      <w:tr w:rsidR="00AE4BE2" w:rsidRPr="0001508F" w:rsidTr="001F1AC8">
        <w:tc>
          <w:tcPr>
            <w:tcW w:w="10031" w:type="dxa"/>
            <w:gridSpan w:val="4"/>
          </w:tcPr>
          <w:p w:rsidR="00AE4BE2" w:rsidRPr="00AE4BE2" w:rsidRDefault="00AE4BE2" w:rsidP="00AE4BE2">
            <w:pPr>
              <w:spacing w:before="120" w:after="120"/>
            </w:pPr>
            <w:r w:rsidRPr="00AE4BE2">
              <w:t>Vorbemerkungen</w:t>
            </w:r>
          </w:p>
          <w:p w:rsidR="00AE4BE2" w:rsidRPr="00AE4BE2" w:rsidRDefault="00AE4BE2" w:rsidP="00C82435">
            <w:pPr>
              <w:spacing w:before="120" w:after="120"/>
              <w:ind w:left="284" w:hanging="284"/>
            </w:pPr>
            <w:r w:rsidRPr="00AE4BE2">
              <w:t>1.</w:t>
            </w:r>
            <w:r w:rsidRPr="00AE4BE2">
              <w:tab/>
              <w:t xml:space="preserve">Ingenieurinnen und Ingenieure sind Beschäftigte, die </w:t>
            </w:r>
          </w:p>
          <w:p w:rsidR="00AE4BE2" w:rsidRPr="00AE4BE2" w:rsidRDefault="00AE4BE2" w:rsidP="00C82435">
            <w:pPr>
              <w:spacing w:before="120" w:after="120"/>
              <w:ind w:left="567" w:hanging="283"/>
            </w:pPr>
            <w:r w:rsidRPr="00AE4BE2">
              <w:t>a)</w:t>
            </w:r>
            <w:r w:rsidRPr="00AE4BE2">
              <w:tab/>
              <w:t>einen erfolgreichen Abschluss eines technisch-ingenieurwissenschaftlichen Studiengangs im Sinne der Nr. 4 der grundsätzlichen Eingruppierungsregelungen (Vorbemerkungen) einschließlich der Fachrichtungen Gartenbau, Landschaftsplanung/-architektur oder Landschaftsgestaltung oder der Fachrichtung Forstwirtschaft nachweisen und</w:t>
            </w:r>
          </w:p>
          <w:p w:rsidR="00AE4BE2" w:rsidRPr="00AE4BE2" w:rsidRDefault="00AE4BE2" w:rsidP="00C82435">
            <w:pPr>
              <w:spacing w:before="120" w:after="120"/>
              <w:ind w:left="567" w:hanging="283"/>
            </w:pPr>
            <w:r w:rsidRPr="00AE4BE2">
              <w:t>b)</w:t>
            </w:r>
            <w:r w:rsidRPr="00AE4BE2">
              <w:tab/>
              <w:t>die Berufsbezeichnung „Ingenieurin“ oder „Ingenieur“ führen.</w:t>
            </w:r>
          </w:p>
          <w:p w:rsidR="00AE4BE2" w:rsidRPr="0001508F" w:rsidRDefault="00AE4BE2" w:rsidP="00C82435">
            <w:pPr>
              <w:spacing w:before="120" w:after="120"/>
              <w:ind w:left="284" w:hanging="284"/>
              <w:rPr>
                <w:b/>
              </w:rPr>
            </w:pPr>
            <w:r w:rsidRPr="00AE4BE2">
              <w:t>2.</w:t>
            </w:r>
            <w:r w:rsidRPr="00AE4BE2">
              <w:tab/>
              <w:t>Die Tätigkeitsmerkmale der Fallgruppen 2 des Abschnitts I Ziffer 4 finden auch auf Ingenieurinnen und Ingenieure im Sinne der Nr. 1 Anwendung; Nr. 1 Satz 4 der grundsätzlichen Eingruppierungsregelungen (Vorbemerkungen) bleibt unberührt.</w:t>
            </w:r>
          </w:p>
        </w:tc>
      </w:tr>
      <w:tr w:rsidR="009A7EC0" w:rsidRPr="0001508F" w:rsidTr="001F1AC8">
        <w:tc>
          <w:tcPr>
            <w:tcW w:w="4786" w:type="dxa"/>
            <w:vAlign w:val="center"/>
          </w:tcPr>
          <w:p w:rsidR="009A7EC0" w:rsidRPr="0001508F" w:rsidRDefault="009A7EC0" w:rsidP="00C8243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  <w:vAlign w:val="center"/>
          </w:tcPr>
          <w:p w:rsidR="009A7EC0" w:rsidRPr="0001508F" w:rsidRDefault="009A7EC0" w:rsidP="00C8243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C82435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  <w:vAlign w:val="center"/>
          </w:tcPr>
          <w:p w:rsidR="009A7EC0" w:rsidRPr="0001508F" w:rsidRDefault="009A7EC0" w:rsidP="00C8243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843" w:type="dxa"/>
            <w:vAlign w:val="center"/>
          </w:tcPr>
          <w:p w:rsidR="009A7EC0" w:rsidRPr="0001508F" w:rsidRDefault="009A7EC0" w:rsidP="00C8243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C8243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1F1AC8">
        <w:tc>
          <w:tcPr>
            <w:tcW w:w="4786" w:type="dxa"/>
            <w:vAlign w:val="center"/>
          </w:tcPr>
          <w:p w:rsidR="0001508F" w:rsidRPr="00B65B9B" w:rsidRDefault="00196533" w:rsidP="003322E0">
            <w:pPr>
              <w:spacing w:before="120" w:after="120"/>
            </w:pPr>
            <w:r w:rsidRPr="00B65B9B">
              <w:t>Ingenieure mit entsprechender Tätigkeit.</w:t>
            </w:r>
          </w:p>
        </w:tc>
        <w:tc>
          <w:tcPr>
            <w:tcW w:w="1701" w:type="dxa"/>
            <w:vAlign w:val="center"/>
          </w:tcPr>
          <w:p w:rsidR="0001508F" w:rsidRPr="001F1AC8" w:rsidRDefault="00B65B9B" w:rsidP="003322E0">
            <w:pPr>
              <w:spacing w:before="120" w:after="120"/>
              <w:jc w:val="center"/>
              <w:rPr>
                <w:i/>
                <w:sz w:val="20"/>
                <w:szCs w:val="20"/>
              </w:rPr>
            </w:pPr>
            <w:proofErr w:type="spellStart"/>
            <w:r w:rsidRPr="001F1AC8">
              <w:rPr>
                <w:szCs w:val="22"/>
              </w:rPr>
              <w:t>IVb</w:t>
            </w:r>
            <w:proofErr w:type="spellEnd"/>
            <w:r w:rsidRPr="001F1AC8">
              <w:rPr>
                <w:szCs w:val="22"/>
              </w:rPr>
              <w:t xml:space="preserve"> Fgr. 1</w:t>
            </w:r>
            <w:r w:rsidR="001F1AC8" w:rsidRPr="001F1AC8">
              <w:rPr>
                <w:szCs w:val="22"/>
              </w:rPr>
              <w:t xml:space="preserve"> </w:t>
            </w:r>
            <w:r w:rsidR="001F1AC8">
              <w:rPr>
                <w:szCs w:val="22"/>
              </w:rPr>
              <w:br/>
            </w:r>
            <w:r w:rsidR="001F1AC8" w:rsidRPr="001F1AC8">
              <w:rPr>
                <w:szCs w:val="22"/>
              </w:rPr>
              <w:t>B/L Fgr. 21</w:t>
            </w:r>
            <w:r w:rsidR="001F1AC8">
              <w:rPr>
                <w:szCs w:val="22"/>
              </w:rPr>
              <w:br/>
            </w:r>
            <w:r w:rsidR="001F1AC8" w:rsidRPr="001F1AC8">
              <w:rPr>
                <w:i/>
                <w:sz w:val="20"/>
                <w:szCs w:val="20"/>
              </w:rPr>
              <w:t>(</w:t>
            </w:r>
            <w:proofErr w:type="spellStart"/>
            <w:r w:rsidR="001F1AC8" w:rsidRPr="001F1AC8">
              <w:rPr>
                <w:i/>
                <w:sz w:val="20"/>
                <w:szCs w:val="20"/>
              </w:rPr>
              <w:t>IVa</w:t>
            </w:r>
            <w:proofErr w:type="spellEnd"/>
            <w:r w:rsidR="001F1AC8" w:rsidRPr="001F1AC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1F1AC8" w:rsidRPr="001F1AC8">
              <w:rPr>
                <w:i/>
                <w:sz w:val="20"/>
                <w:szCs w:val="20"/>
              </w:rPr>
              <w:t>Bew</w:t>
            </w:r>
            <w:proofErr w:type="spellEnd"/>
            <w:r w:rsidR="001F1AC8" w:rsidRPr="001F1AC8">
              <w:rPr>
                <w:i/>
                <w:sz w:val="20"/>
                <w:szCs w:val="20"/>
              </w:rPr>
              <w:t>)</w:t>
            </w:r>
          </w:p>
          <w:p w:rsidR="001F1AC8" w:rsidRPr="001F1AC8" w:rsidRDefault="001F1AC8" w:rsidP="003322E0">
            <w:pPr>
              <w:spacing w:before="120" w:after="120"/>
              <w:jc w:val="center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1508F" w:rsidRDefault="00B65B9B" w:rsidP="003322E0">
            <w:pPr>
              <w:spacing w:before="120" w:after="120"/>
              <w:jc w:val="center"/>
            </w:pPr>
            <w:r>
              <w:t>EG 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08F" w:rsidRDefault="00B65B9B" w:rsidP="003322E0">
            <w:pPr>
              <w:spacing w:before="120" w:after="120"/>
              <w:jc w:val="center"/>
            </w:pPr>
            <w:r>
              <w:t>EG 10</w:t>
            </w:r>
            <w:r w:rsidR="00AE4BE2">
              <w:t>*</w:t>
            </w:r>
          </w:p>
        </w:tc>
      </w:tr>
      <w:tr w:rsidR="009A7EC0" w:rsidTr="001F1AC8">
        <w:tc>
          <w:tcPr>
            <w:tcW w:w="4786" w:type="dxa"/>
            <w:vAlign w:val="center"/>
          </w:tcPr>
          <w:p w:rsidR="0001508F" w:rsidRPr="007C7855" w:rsidRDefault="003322E0" w:rsidP="003322E0">
            <w:pPr>
              <w:spacing w:before="120" w:after="120"/>
            </w:pPr>
            <w:r>
              <w:t>m</w:t>
            </w:r>
            <w:r w:rsidR="00F626E7" w:rsidRPr="007C7855">
              <w:t>ind</w:t>
            </w:r>
            <w:r w:rsidR="007C7855" w:rsidRPr="007C7855">
              <w:t>estens</w:t>
            </w:r>
            <w:r w:rsidR="00AE4BE2">
              <w:t xml:space="preserve"> </w:t>
            </w:r>
            <w:r w:rsidR="007C7855" w:rsidRPr="007C7855">
              <w:t xml:space="preserve">1/3 </w:t>
            </w:r>
            <w:r w:rsidR="00F626E7" w:rsidRPr="007C7855">
              <w:t>besondere Leistungen</w:t>
            </w:r>
          </w:p>
        </w:tc>
        <w:tc>
          <w:tcPr>
            <w:tcW w:w="1701" w:type="dxa"/>
            <w:vAlign w:val="center"/>
          </w:tcPr>
          <w:p w:rsidR="0001508F" w:rsidRPr="00E96BD3" w:rsidRDefault="00B65B9B" w:rsidP="003322E0">
            <w:pPr>
              <w:spacing w:before="120" w:after="120"/>
              <w:jc w:val="center"/>
              <w:rPr>
                <w:i/>
                <w:sz w:val="20"/>
                <w:lang w:val="en-US"/>
              </w:rPr>
            </w:pPr>
            <w:proofErr w:type="spellStart"/>
            <w:r w:rsidRPr="00E96BD3">
              <w:rPr>
                <w:lang w:val="en-US"/>
              </w:rPr>
              <w:t>IVb</w:t>
            </w:r>
            <w:proofErr w:type="spellEnd"/>
            <w:r w:rsidRPr="00E96BD3">
              <w:rPr>
                <w:lang w:val="en-US"/>
              </w:rPr>
              <w:t xml:space="preserve"> Fgr. 1a</w:t>
            </w:r>
            <w:r w:rsidR="001F1AC8" w:rsidRPr="00E96BD3">
              <w:rPr>
                <w:lang w:val="en-US"/>
              </w:rPr>
              <w:br/>
            </w:r>
            <w:r w:rsidR="001F1AC8" w:rsidRPr="00E96BD3">
              <w:rPr>
                <w:szCs w:val="22"/>
                <w:lang w:val="en-US"/>
              </w:rPr>
              <w:t>B/L Fgr. 21a</w:t>
            </w:r>
            <w:r w:rsidR="003170D8" w:rsidRPr="00E96BD3">
              <w:rPr>
                <w:lang w:val="en-US"/>
              </w:rPr>
              <w:br/>
            </w:r>
            <w:r w:rsidR="003170D8" w:rsidRPr="00E96BD3">
              <w:rPr>
                <w:i/>
                <w:sz w:val="20"/>
                <w:lang w:val="en-US"/>
              </w:rPr>
              <w:t>(</w:t>
            </w:r>
            <w:proofErr w:type="spellStart"/>
            <w:r w:rsidR="003170D8" w:rsidRPr="00E96BD3">
              <w:rPr>
                <w:i/>
                <w:sz w:val="20"/>
                <w:lang w:val="en-US"/>
              </w:rPr>
              <w:t>IVa</w:t>
            </w:r>
            <w:proofErr w:type="spellEnd"/>
            <w:r w:rsidR="003170D8" w:rsidRPr="00E96BD3">
              <w:rPr>
                <w:i/>
                <w:sz w:val="20"/>
                <w:lang w:val="en-US"/>
              </w:rPr>
              <w:t xml:space="preserve"> </w:t>
            </w:r>
            <w:r w:rsidR="001F1AC8" w:rsidRPr="00E96BD3">
              <w:rPr>
                <w:i/>
                <w:sz w:val="20"/>
                <w:lang w:val="en-US"/>
              </w:rPr>
              <w:t>Bew</w:t>
            </w:r>
            <w:r w:rsidR="003170D8" w:rsidRPr="00E96BD3">
              <w:rPr>
                <w:i/>
                <w:sz w:val="20"/>
                <w:lang w:val="en-US"/>
              </w:rPr>
              <w:t>)</w:t>
            </w:r>
          </w:p>
          <w:p w:rsidR="001F1AC8" w:rsidRPr="00E96BD3" w:rsidRDefault="001F1AC8" w:rsidP="003322E0">
            <w:pPr>
              <w:spacing w:before="120" w:after="120"/>
              <w:jc w:val="center"/>
              <w:rPr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1508F" w:rsidRDefault="00B65B9B" w:rsidP="003322E0">
            <w:pPr>
              <w:spacing w:before="120" w:after="120"/>
              <w:jc w:val="center"/>
            </w:pPr>
            <w:r>
              <w:t>EG 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08F" w:rsidRPr="001F1AC8" w:rsidRDefault="00B65B9B" w:rsidP="003322E0">
            <w:pPr>
              <w:spacing w:before="120" w:after="120"/>
              <w:jc w:val="center"/>
              <w:rPr>
                <w:b/>
                <w:sz w:val="24"/>
              </w:rPr>
            </w:pPr>
            <w:r w:rsidRPr="001F1AC8">
              <w:rPr>
                <w:b/>
                <w:sz w:val="24"/>
              </w:rPr>
              <w:t>EG 11 Fgr. 1</w:t>
            </w:r>
            <w:r w:rsidR="003322E0" w:rsidRPr="001F1AC8">
              <w:rPr>
                <w:b/>
                <w:sz w:val="24"/>
              </w:rPr>
              <w:t>*</w:t>
            </w:r>
          </w:p>
        </w:tc>
      </w:tr>
      <w:tr w:rsidR="0078025D" w:rsidTr="001F1AC8">
        <w:tc>
          <w:tcPr>
            <w:tcW w:w="4786" w:type="dxa"/>
            <w:vAlign w:val="center"/>
          </w:tcPr>
          <w:p w:rsidR="0078025D" w:rsidRPr="00B65B9B" w:rsidRDefault="007C7855" w:rsidP="003322E0">
            <w:pPr>
              <w:spacing w:before="120" w:after="120"/>
            </w:pPr>
            <w:r>
              <w:t xml:space="preserve">mindestens </w:t>
            </w:r>
            <w:r w:rsidR="00AE4BE2">
              <w:t>1/2</w:t>
            </w:r>
            <w:r w:rsidR="00B65B9B" w:rsidRPr="007C7855">
              <w:t xml:space="preserve"> </w:t>
            </w:r>
            <w:r w:rsidR="00F626E7" w:rsidRPr="007C7855">
              <w:t>besondere Leistungen</w:t>
            </w:r>
          </w:p>
        </w:tc>
        <w:tc>
          <w:tcPr>
            <w:tcW w:w="1701" w:type="dxa"/>
            <w:vAlign w:val="center"/>
          </w:tcPr>
          <w:p w:rsidR="001F1AC8" w:rsidRPr="001F1AC8" w:rsidRDefault="00B65B9B" w:rsidP="001F1AC8">
            <w:pPr>
              <w:spacing w:before="120" w:after="120"/>
              <w:jc w:val="center"/>
              <w:rPr>
                <w:i/>
                <w:sz w:val="20"/>
              </w:rPr>
            </w:pPr>
            <w:proofErr w:type="spellStart"/>
            <w:r>
              <w:t>IVa</w:t>
            </w:r>
            <w:proofErr w:type="spellEnd"/>
            <w:r>
              <w:t xml:space="preserve"> Fgr. 1</w:t>
            </w:r>
            <w:r w:rsidR="001F1AC8">
              <w:br/>
              <w:t>B/L Fgr. 10</w:t>
            </w:r>
            <w:r w:rsidR="003170D8">
              <w:br/>
            </w:r>
            <w:r w:rsidR="003170D8" w:rsidRPr="005B0EED">
              <w:rPr>
                <w:i/>
                <w:sz w:val="20"/>
              </w:rPr>
              <w:t xml:space="preserve">(III </w:t>
            </w:r>
            <w:proofErr w:type="spellStart"/>
            <w:r w:rsidR="001F1AC8">
              <w:rPr>
                <w:i/>
                <w:sz w:val="20"/>
              </w:rPr>
              <w:t>Bew</w:t>
            </w:r>
            <w:proofErr w:type="spellEnd"/>
            <w:r w:rsidR="003170D8" w:rsidRPr="005B0EED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78025D" w:rsidRDefault="00B65B9B" w:rsidP="003322E0">
            <w:pPr>
              <w:spacing w:before="120" w:after="120"/>
              <w:jc w:val="center"/>
            </w:pPr>
            <w:r>
              <w:t>EG 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5D" w:rsidRPr="00B65B9B" w:rsidRDefault="00B65B9B" w:rsidP="003322E0">
            <w:pPr>
              <w:spacing w:before="120" w:after="120"/>
              <w:jc w:val="center"/>
            </w:pPr>
            <w:r w:rsidRPr="00B65B9B">
              <w:t>EG 11 Fgr. 2</w:t>
            </w:r>
            <w:r w:rsidR="003322E0">
              <w:t>*</w:t>
            </w:r>
          </w:p>
        </w:tc>
      </w:tr>
      <w:tr w:rsidR="0078025D" w:rsidTr="001F1AC8">
        <w:tc>
          <w:tcPr>
            <w:tcW w:w="4786" w:type="dxa"/>
            <w:vAlign w:val="center"/>
          </w:tcPr>
          <w:p w:rsidR="003322E0" w:rsidRDefault="007C7855" w:rsidP="003322E0">
            <w:pPr>
              <w:spacing w:before="120" w:after="120"/>
              <w:ind w:left="284" w:hanging="284"/>
            </w:pPr>
            <w:r>
              <w:t>&gt;</w:t>
            </w:r>
            <w:r w:rsidR="003322E0">
              <w:tab/>
            </w:r>
            <w:r w:rsidR="00B65B9B" w:rsidRPr="00B65B9B">
              <w:t>langjährige</w:t>
            </w:r>
            <w:r w:rsidR="003322E0">
              <w:t xml:space="preserve"> (3 J.)</w:t>
            </w:r>
            <w:r w:rsidR="00B65B9B" w:rsidRPr="00B65B9B">
              <w:t xml:space="preserve"> praktische Erfahrung</w:t>
            </w:r>
            <w:r w:rsidR="003322E0">
              <w:t xml:space="preserve"> und</w:t>
            </w:r>
          </w:p>
          <w:p w:rsidR="0078025D" w:rsidRPr="00B65B9B" w:rsidRDefault="003322E0" w:rsidP="003322E0">
            <w:pPr>
              <w:spacing w:before="120" w:after="120"/>
              <w:ind w:left="284" w:hanging="284"/>
            </w:pPr>
            <w:r>
              <w:t>&gt;</w:t>
            </w:r>
            <w:r>
              <w:tab/>
            </w:r>
            <w:r w:rsidR="007C7855" w:rsidRPr="007C7855">
              <w:t>1/3</w:t>
            </w:r>
            <w:r w:rsidR="00B65B9B" w:rsidRPr="007C7855">
              <w:t xml:space="preserve"> besondere Schwierigkeit und </w:t>
            </w:r>
            <w:proofErr w:type="spellStart"/>
            <w:r w:rsidR="00B65B9B" w:rsidRPr="007C7855">
              <w:t>Bedeu</w:t>
            </w:r>
            <w:r>
              <w:t>-</w:t>
            </w:r>
            <w:r w:rsidR="00B65B9B" w:rsidRPr="007C7855">
              <w:t>tung</w:t>
            </w:r>
            <w:proofErr w:type="spellEnd"/>
            <w:r w:rsidR="00B65B9B" w:rsidRPr="00B65B9B">
              <w:t xml:space="preserve"> oder </w:t>
            </w:r>
            <w:proofErr w:type="spellStart"/>
            <w:r w:rsidR="00B65B9B" w:rsidRPr="00B65B9B">
              <w:t>künstl</w:t>
            </w:r>
            <w:proofErr w:type="spellEnd"/>
            <w:r>
              <w:t>.</w:t>
            </w:r>
            <w:r w:rsidR="00B65B9B" w:rsidRPr="00B65B9B">
              <w:t xml:space="preserve"> oder Spezialaufgaben</w:t>
            </w:r>
          </w:p>
        </w:tc>
        <w:tc>
          <w:tcPr>
            <w:tcW w:w="1701" w:type="dxa"/>
            <w:vAlign w:val="center"/>
          </w:tcPr>
          <w:p w:rsidR="0078025D" w:rsidRPr="005B0EED" w:rsidRDefault="00B65B9B" w:rsidP="001F1AC8">
            <w:pPr>
              <w:spacing w:before="120" w:after="120"/>
              <w:jc w:val="center"/>
              <w:rPr>
                <w:lang w:val="en-US"/>
              </w:rPr>
            </w:pPr>
            <w:r w:rsidRPr="005B0EED">
              <w:rPr>
                <w:lang w:val="en-US"/>
              </w:rPr>
              <w:t>IVa Fgr. 1a</w:t>
            </w:r>
            <w:r w:rsidR="001F1AC8">
              <w:rPr>
                <w:lang w:val="en-US"/>
              </w:rPr>
              <w:br/>
              <w:t>B/L Fgr. 10a</w:t>
            </w:r>
            <w:r w:rsidR="003170D8" w:rsidRPr="005B0EED">
              <w:rPr>
                <w:lang w:val="en-US"/>
              </w:rPr>
              <w:br/>
            </w:r>
            <w:r w:rsidR="003170D8" w:rsidRPr="005B0EED">
              <w:rPr>
                <w:i/>
                <w:sz w:val="20"/>
                <w:lang w:val="en-US"/>
              </w:rPr>
              <w:t xml:space="preserve">(III </w:t>
            </w:r>
            <w:r w:rsidR="001F1AC8">
              <w:rPr>
                <w:i/>
                <w:sz w:val="20"/>
                <w:lang w:val="en-US"/>
              </w:rPr>
              <w:t>Bew</w:t>
            </w:r>
            <w:r w:rsidR="003170D8" w:rsidRPr="005B0EED">
              <w:rPr>
                <w:i/>
                <w:sz w:val="2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78025D" w:rsidRDefault="00B65B9B" w:rsidP="003322E0">
            <w:pPr>
              <w:spacing w:before="120" w:after="120"/>
              <w:jc w:val="center"/>
            </w:pPr>
            <w:r>
              <w:t>EG 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5D" w:rsidRPr="001F1AC8" w:rsidRDefault="00B65B9B" w:rsidP="003322E0">
            <w:pPr>
              <w:spacing w:before="120" w:after="120"/>
              <w:jc w:val="center"/>
              <w:rPr>
                <w:b/>
                <w:sz w:val="24"/>
              </w:rPr>
            </w:pPr>
            <w:r w:rsidRPr="001F1AC8">
              <w:rPr>
                <w:b/>
                <w:sz w:val="24"/>
              </w:rPr>
              <w:t>EG 12 Fgr. 1</w:t>
            </w:r>
            <w:r w:rsidR="003322E0" w:rsidRPr="001F1AC8">
              <w:rPr>
                <w:b/>
                <w:sz w:val="24"/>
              </w:rPr>
              <w:t>*</w:t>
            </w:r>
          </w:p>
        </w:tc>
      </w:tr>
      <w:tr w:rsidR="003322E0" w:rsidTr="001F1AC8">
        <w:tc>
          <w:tcPr>
            <w:tcW w:w="4786" w:type="dxa"/>
            <w:vAlign w:val="center"/>
          </w:tcPr>
          <w:p w:rsidR="003322E0" w:rsidRDefault="003322E0" w:rsidP="00606DDB">
            <w:pPr>
              <w:spacing w:before="120" w:after="120"/>
              <w:ind w:left="284" w:hanging="284"/>
            </w:pPr>
            <w:r>
              <w:t>&gt;</w:t>
            </w:r>
            <w:r>
              <w:tab/>
            </w:r>
            <w:r w:rsidRPr="00B65B9B">
              <w:t>langjährige</w:t>
            </w:r>
            <w:r>
              <w:t xml:space="preserve"> (3 J.) praktische</w:t>
            </w:r>
            <w:r w:rsidRPr="00B65B9B">
              <w:t xml:space="preserve"> Erfahrung</w:t>
            </w:r>
            <w:r>
              <w:t xml:space="preserve"> und</w:t>
            </w:r>
          </w:p>
          <w:p w:rsidR="003322E0" w:rsidRPr="00B65B9B" w:rsidRDefault="003322E0" w:rsidP="00BE3F99">
            <w:pPr>
              <w:spacing w:before="120" w:after="120"/>
              <w:ind w:left="284" w:hanging="284"/>
            </w:pPr>
            <w:r>
              <w:t>&gt;</w:t>
            </w:r>
            <w:r>
              <w:tab/>
            </w:r>
            <w:r w:rsidRPr="007C7855">
              <w:t>1/</w:t>
            </w:r>
            <w:r w:rsidR="00BE3F99">
              <w:t>2</w:t>
            </w:r>
            <w:bookmarkStart w:id="0" w:name="_GoBack"/>
            <w:bookmarkEnd w:id="0"/>
            <w:r w:rsidRPr="007C7855">
              <w:t xml:space="preserve"> besondere Schwierigkeit und </w:t>
            </w:r>
            <w:proofErr w:type="spellStart"/>
            <w:r w:rsidRPr="007C7855">
              <w:t>Bedeu</w:t>
            </w:r>
            <w:r>
              <w:t>-</w:t>
            </w:r>
            <w:r w:rsidRPr="007C7855">
              <w:t>tung</w:t>
            </w:r>
            <w:proofErr w:type="spellEnd"/>
            <w:r w:rsidRPr="00B65B9B">
              <w:t xml:space="preserve"> oder </w:t>
            </w:r>
            <w:proofErr w:type="spellStart"/>
            <w:r w:rsidRPr="00B65B9B">
              <w:t>künstl</w:t>
            </w:r>
            <w:proofErr w:type="spellEnd"/>
            <w:r>
              <w:t>.</w:t>
            </w:r>
            <w:r w:rsidRPr="00B65B9B">
              <w:t xml:space="preserve"> oder Spezialaufgaben</w:t>
            </w:r>
          </w:p>
        </w:tc>
        <w:tc>
          <w:tcPr>
            <w:tcW w:w="1701" w:type="dxa"/>
            <w:vAlign w:val="center"/>
          </w:tcPr>
          <w:p w:rsidR="003322E0" w:rsidRDefault="003322E0" w:rsidP="00E96BD3">
            <w:pPr>
              <w:spacing w:before="120" w:after="120"/>
              <w:jc w:val="center"/>
            </w:pPr>
            <w:r>
              <w:t>III Fgr. 1</w:t>
            </w:r>
            <w:r w:rsidR="001F1AC8">
              <w:br/>
              <w:t>B/L Fgr. 2</w:t>
            </w:r>
            <w:r>
              <w:br/>
            </w:r>
            <w:r w:rsidRPr="005B0EED">
              <w:rPr>
                <w:i/>
                <w:sz w:val="20"/>
              </w:rPr>
              <w:t xml:space="preserve">(II </w:t>
            </w:r>
            <w:proofErr w:type="spellStart"/>
            <w:r w:rsidR="00E96BD3">
              <w:rPr>
                <w:i/>
                <w:sz w:val="20"/>
              </w:rPr>
              <w:t>B</w:t>
            </w:r>
            <w:r w:rsidR="001F1AC8">
              <w:rPr>
                <w:i/>
                <w:sz w:val="20"/>
              </w:rPr>
              <w:t>ew</w:t>
            </w:r>
            <w:proofErr w:type="spellEnd"/>
            <w:r w:rsidRPr="005B0EED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322E0" w:rsidRDefault="003322E0" w:rsidP="003322E0">
            <w:pPr>
              <w:spacing w:before="120" w:after="120"/>
              <w:jc w:val="center"/>
            </w:pPr>
            <w:r>
              <w:t>EG 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2E0" w:rsidRPr="00DC170B" w:rsidRDefault="003322E0" w:rsidP="003322E0">
            <w:pPr>
              <w:spacing w:before="120" w:after="120"/>
              <w:jc w:val="center"/>
            </w:pPr>
            <w:r>
              <w:t>EG 12 Fgr. 2*</w:t>
            </w:r>
          </w:p>
        </w:tc>
      </w:tr>
      <w:tr w:rsidR="0078025D" w:rsidTr="001F1AC8">
        <w:tc>
          <w:tcPr>
            <w:tcW w:w="4786" w:type="dxa"/>
            <w:vAlign w:val="center"/>
          </w:tcPr>
          <w:p w:rsidR="0078025D" w:rsidRPr="007C7855" w:rsidRDefault="007C7855" w:rsidP="003322E0">
            <w:pPr>
              <w:spacing w:before="120" w:after="120"/>
            </w:pPr>
            <w:r>
              <w:t>m</w:t>
            </w:r>
            <w:r w:rsidR="00B65B9B" w:rsidRPr="007C7855">
              <w:t>ind</w:t>
            </w:r>
            <w:r w:rsidR="003322E0">
              <w:t>estens</w:t>
            </w:r>
            <w:r w:rsidRPr="007C7855">
              <w:t xml:space="preserve"> 1/3 erhebliche Heraushebung durch</w:t>
            </w:r>
            <w:r w:rsidR="00B65B9B" w:rsidRPr="007C7855">
              <w:t xml:space="preserve"> </w:t>
            </w:r>
            <w:r w:rsidRPr="007C7855">
              <w:t xml:space="preserve">das </w:t>
            </w:r>
            <w:r w:rsidR="00B65B9B" w:rsidRPr="007C7855">
              <w:t>Maß der Verantwortung</w:t>
            </w:r>
          </w:p>
        </w:tc>
        <w:tc>
          <w:tcPr>
            <w:tcW w:w="1701" w:type="dxa"/>
            <w:vAlign w:val="center"/>
          </w:tcPr>
          <w:p w:rsidR="007B23EB" w:rsidRPr="00C82435" w:rsidRDefault="007B23EB" w:rsidP="001F1AC8">
            <w:pPr>
              <w:spacing w:before="120" w:after="120"/>
              <w:jc w:val="center"/>
              <w:rPr>
                <w:lang w:val="en-US"/>
              </w:rPr>
            </w:pPr>
            <w:r w:rsidRPr="007C7855">
              <w:rPr>
                <w:lang w:val="en-US"/>
              </w:rPr>
              <w:t>III Fgr. 1a</w:t>
            </w:r>
            <w:r w:rsidR="001F1AC8">
              <w:rPr>
                <w:lang w:val="en-US"/>
              </w:rPr>
              <w:br/>
              <w:t>B/L Fgr. 2a</w:t>
            </w:r>
            <w:r w:rsidR="003170D8" w:rsidRPr="007C7855">
              <w:rPr>
                <w:lang w:val="en-US"/>
              </w:rPr>
              <w:br/>
            </w:r>
            <w:r w:rsidR="003170D8" w:rsidRPr="005B0EED">
              <w:rPr>
                <w:i/>
                <w:sz w:val="20"/>
                <w:lang w:val="en-US"/>
              </w:rPr>
              <w:t>(II</w:t>
            </w:r>
            <w:r w:rsidR="001F1AC8">
              <w:rPr>
                <w:i/>
                <w:sz w:val="20"/>
                <w:lang w:val="en-US"/>
              </w:rPr>
              <w:t>/IIa</w:t>
            </w:r>
            <w:r w:rsidR="003170D8" w:rsidRPr="005B0EED">
              <w:rPr>
                <w:i/>
                <w:sz w:val="20"/>
                <w:lang w:val="en-US"/>
              </w:rPr>
              <w:t xml:space="preserve"> </w:t>
            </w:r>
            <w:r w:rsidR="001F1AC8">
              <w:rPr>
                <w:i/>
                <w:sz w:val="20"/>
                <w:lang w:val="en-US"/>
              </w:rPr>
              <w:t>Bew</w:t>
            </w:r>
            <w:r w:rsidR="003170D8" w:rsidRPr="005B0EED">
              <w:rPr>
                <w:i/>
                <w:sz w:val="2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7B23EB" w:rsidRDefault="007B23EB" w:rsidP="003322E0">
            <w:pPr>
              <w:spacing w:before="120" w:after="120"/>
              <w:jc w:val="center"/>
            </w:pPr>
            <w:r>
              <w:t>EG 12</w:t>
            </w:r>
            <w:r w:rsidR="003170D8">
              <w:br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5D" w:rsidRPr="001F1AC8" w:rsidRDefault="00B65B9B" w:rsidP="003322E0">
            <w:pPr>
              <w:spacing w:before="120" w:after="120"/>
              <w:jc w:val="center"/>
              <w:rPr>
                <w:b/>
                <w:sz w:val="24"/>
              </w:rPr>
            </w:pPr>
            <w:r w:rsidRPr="001F1AC8">
              <w:rPr>
                <w:b/>
                <w:sz w:val="24"/>
              </w:rPr>
              <w:t>EG 13</w:t>
            </w:r>
            <w:r w:rsidR="003322E0" w:rsidRPr="001F1AC8">
              <w:rPr>
                <w:b/>
                <w:sz w:val="24"/>
              </w:rPr>
              <w:t>*</w:t>
            </w:r>
          </w:p>
        </w:tc>
      </w:tr>
      <w:tr w:rsidR="00AE4BE2" w:rsidTr="001F1AC8">
        <w:tc>
          <w:tcPr>
            <w:tcW w:w="4786" w:type="dxa"/>
            <w:vAlign w:val="center"/>
          </w:tcPr>
          <w:p w:rsidR="00AE4BE2" w:rsidRDefault="00AE4BE2" w:rsidP="003322E0">
            <w:pPr>
              <w:spacing w:before="120" w:after="120"/>
            </w:pPr>
            <w:r w:rsidRPr="00AE4BE2">
              <w:t>mind</w:t>
            </w:r>
            <w:r w:rsidR="003322E0">
              <w:t>estens</w:t>
            </w:r>
            <w:r w:rsidRPr="00AE4BE2">
              <w:t xml:space="preserve"> </w:t>
            </w:r>
            <w:r>
              <w:t>1/2</w:t>
            </w:r>
            <w:r w:rsidRPr="00AE4BE2">
              <w:t xml:space="preserve"> erhebliche Heraushebung durch das Maß der Verantwortung</w:t>
            </w:r>
          </w:p>
        </w:tc>
        <w:tc>
          <w:tcPr>
            <w:tcW w:w="1701" w:type="dxa"/>
            <w:vAlign w:val="center"/>
          </w:tcPr>
          <w:p w:rsidR="00AE4BE2" w:rsidRDefault="00AE4BE2" w:rsidP="003322E0">
            <w:pPr>
              <w:spacing w:before="120" w:after="120"/>
              <w:jc w:val="center"/>
            </w:pPr>
            <w:r>
              <w:t>II Fgr. 1</w:t>
            </w:r>
            <w:r w:rsidR="001F1AC8">
              <w:br/>
              <w:t xml:space="preserve">B/L </w:t>
            </w:r>
            <w:proofErr w:type="spellStart"/>
            <w:r w:rsidR="001F1AC8">
              <w:t>IIa</w:t>
            </w:r>
            <w:proofErr w:type="spellEnd"/>
            <w:r w:rsidR="001F1AC8">
              <w:t xml:space="preserve"> Fgr. 8</w:t>
            </w:r>
          </w:p>
          <w:p w:rsidR="00AE4BE2" w:rsidRPr="00C82435" w:rsidRDefault="00AE4BE2" w:rsidP="003322E0">
            <w:pPr>
              <w:spacing w:before="120" w:after="120"/>
              <w:jc w:val="center"/>
              <w:rPr>
                <w:i/>
                <w:lang w:val="en-US"/>
              </w:rPr>
            </w:pPr>
            <w:r w:rsidRPr="005B0EED">
              <w:rPr>
                <w:i/>
                <w:sz w:val="20"/>
              </w:rPr>
              <w:t>(VG-Zulage)</w:t>
            </w:r>
          </w:p>
        </w:tc>
        <w:tc>
          <w:tcPr>
            <w:tcW w:w="1701" w:type="dxa"/>
            <w:vAlign w:val="center"/>
          </w:tcPr>
          <w:p w:rsidR="00AE4BE2" w:rsidRDefault="00AE4BE2" w:rsidP="003322E0">
            <w:pPr>
              <w:spacing w:before="120" w:after="120"/>
              <w:jc w:val="center"/>
            </w:pPr>
            <w:r>
              <w:t>EG 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4BE2" w:rsidRPr="00AE4BE2" w:rsidRDefault="00AE4BE2" w:rsidP="00E96BD3">
            <w:pPr>
              <w:spacing w:before="120" w:after="120"/>
              <w:jc w:val="center"/>
              <w:rPr>
                <w:b/>
              </w:rPr>
            </w:pPr>
            <w:r>
              <w:t>e</w:t>
            </w:r>
            <w:r w:rsidRPr="00AE4BE2">
              <w:t>ntfallen</w:t>
            </w:r>
            <w:r>
              <w:br/>
              <w:t xml:space="preserve">(von EG 13 </w:t>
            </w:r>
            <w:r w:rsidR="00E96BD3">
              <w:t>erfasst</w:t>
            </w:r>
            <w:r>
              <w:t>t)</w:t>
            </w:r>
          </w:p>
        </w:tc>
      </w:tr>
      <w:tr w:rsidR="00C82435" w:rsidTr="001F1AC8">
        <w:tc>
          <w:tcPr>
            <w:tcW w:w="10031" w:type="dxa"/>
            <w:gridSpan w:val="4"/>
            <w:vAlign w:val="center"/>
          </w:tcPr>
          <w:p w:rsidR="00C82435" w:rsidRDefault="00C82435" w:rsidP="00DA105F">
            <w:pPr>
              <w:spacing w:before="120" w:after="120"/>
            </w:pPr>
            <w:r w:rsidRPr="00C82435">
              <w:t xml:space="preserve">* Die </w:t>
            </w:r>
            <w:r w:rsidR="003322E0">
              <w:t>Techniker</w:t>
            </w:r>
            <w:r w:rsidRPr="00C82435">
              <w:t xml:space="preserve">zulage (23,01 €) entfällt für </w:t>
            </w:r>
            <w:r w:rsidR="00DA105F">
              <w:t xml:space="preserve">alle </w:t>
            </w:r>
            <w:proofErr w:type="spellStart"/>
            <w:r w:rsidRPr="00C82435">
              <w:t>Neufälle</w:t>
            </w:r>
            <w:proofErr w:type="spellEnd"/>
            <w:r w:rsidRPr="00C82435">
              <w:t xml:space="preserve"> </w:t>
            </w:r>
            <w:r w:rsidR="000E4B46">
              <w:t>und</w:t>
            </w:r>
            <w:r w:rsidRPr="00C82435">
              <w:t xml:space="preserve"> Höhergruppierungen</w:t>
            </w:r>
            <w:r w:rsidR="00DA105F" w:rsidRPr="00C82435">
              <w:t xml:space="preserve"> ab 01.01.2017</w:t>
            </w:r>
            <w:r w:rsidRPr="00C82435">
              <w:t>.</w:t>
            </w:r>
          </w:p>
        </w:tc>
      </w:tr>
    </w:tbl>
    <w:p w:rsidR="00F96B25" w:rsidRDefault="00F96B25" w:rsidP="003322E0">
      <w:pPr>
        <w:spacing w:before="120" w:after="120"/>
      </w:pPr>
    </w:p>
    <w:sectPr w:rsidR="00F96B25" w:rsidSect="00DA46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435" w:rsidRDefault="00C82435" w:rsidP="00C82435">
      <w:r>
        <w:separator/>
      </w:r>
    </w:p>
  </w:endnote>
  <w:endnote w:type="continuationSeparator" w:id="0">
    <w:p w:rsidR="00C82435" w:rsidRDefault="00C82435" w:rsidP="00C8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435" w:rsidRDefault="00C8243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435" w:rsidRDefault="00C8243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435" w:rsidRDefault="00C8243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435" w:rsidRDefault="00C82435" w:rsidP="00C82435">
      <w:r>
        <w:separator/>
      </w:r>
    </w:p>
  </w:footnote>
  <w:footnote w:type="continuationSeparator" w:id="0">
    <w:p w:rsidR="00C82435" w:rsidRDefault="00C82435" w:rsidP="00C82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435" w:rsidRDefault="00C8243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294" w:rsidRDefault="00916294" w:rsidP="00916294">
    <w:pPr>
      <w:pStyle w:val="Kopfzeile"/>
      <w:jc w:val="right"/>
    </w:pPr>
    <w:r>
      <w:t xml:space="preserve">Teil A II </w:t>
    </w:r>
    <w:proofErr w:type="spellStart"/>
    <w:r>
      <w:t>Zif</w:t>
    </w:r>
    <w:proofErr w:type="spellEnd"/>
    <w:r>
      <w:t>. 3 „Ingenieure“</w:t>
    </w:r>
  </w:p>
  <w:p w:rsidR="00C82435" w:rsidRDefault="00C82435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435" w:rsidRDefault="00C8243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508F"/>
    <w:rsid w:val="000E4B46"/>
    <w:rsid w:val="00136548"/>
    <w:rsid w:val="00196533"/>
    <w:rsid w:val="001F1AC8"/>
    <w:rsid w:val="003170D8"/>
    <w:rsid w:val="003322E0"/>
    <w:rsid w:val="003E4B8B"/>
    <w:rsid w:val="004175F2"/>
    <w:rsid w:val="005B0EED"/>
    <w:rsid w:val="005D197E"/>
    <w:rsid w:val="00665954"/>
    <w:rsid w:val="00670D0B"/>
    <w:rsid w:val="0071573D"/>
    <w:rsid w:val="00735B2A"/>
    <w:rsid w:val="0078025D"/>
    <w:rsid w:val="00782911"/>
    <w:rsid w:val="007B23EB"/>
    <w:rsid w:val="007C7855"/>
    <w:rsid w:val="0081598C"/>
    <w:rsid w:val="008330F7"/>
    <w:rsid w:val="00916294"/>
    <w:rsid w:val="009A7EC0"/>
    <w:rsid w:val="009B790A"/>
    <w:rsid w:val="00A4425D"/>
    <w:rsid w:val="00AE00BF"/>
    <w:rsid w:val="00AE4BE2"/>
    <w:rsid w:val="00B65B9B"/>
    <w:rsid w:val="00BE3F99"/>
    <w:rsid w:val="00C27548"/>
    <w:rsid w:val="00C82435"/>
    <w:rsid w:val="00CD48A0"/>
    <w:rsid w:val="00DA105F"/>
    <w:rsid w:val="00DA46EA"/>
    <w:rsid w:val="00DC170B"/>
    <w:rsid w:val="00E240DD"/>
    <w:rsid w:val="00E41A97"/>
    <w:rsid w:val="00E96BD3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824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2435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C824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82435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1629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16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824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2435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C824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82435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1629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16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648D-FCDB-4A76-8E5E-79207461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2</Pages>
  <Words>278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2016-10-18T08:42:00Z</cp:lastPrinted>
  <dcterms:created xsi:type="dcterms:W3CDTF">2016-10-18T08:44:00Z</dcterms:created>
  <dcterms:modified xsi:type="dcterms:W3CDTF">2016-10-18T08:44:00Z</dcterms:modified>
</cp:coreProperties>
</file>